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2D64E646" w:rsidR="00C44B8B" w:rsidRPr="00B84365" w:rsidRDefault="009B54A6" w:rsidP="00EA66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EA6615">
              <w:rPr>
                <w:b/>
                <w:sz w:val="26"/>
                <w:szCs w:val="26"/>
              </w:rPr>
              <w:t>368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22018217" w:rsidR="00C44B8B" w:rsidRPr="00EA6615" w:rsidRDefault="00EA661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2343600</w:t>
            </w:r>
          </w:p>
        </w:tc>
      </w:tr>
    </w:tbl>
    <w:p w14:paraId="52339313" w14:textId="77777777" w:rsidR="00FF1670" w:rsidRPr="00E477C5" w:rsidRDefault="00FF1670" w:rsidP="00FF1670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1F9E1433" w14:textId="77777777" w:rsidR="00FF1670" w:rsidRPr="00E477C5" w:rsidRDefault="00FF1670" w:rsidP="00FF1670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E79A945" w14:textId="77777777" w:rsidR="00FF1670" w:rsidRPr="00E477C5" w:rsidRDefault="00FF1670" w:rsidP="00FF1670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6C5F6D24" w14:textId="77777777" w:rsidR="00FF1670" w:rsidRPr="00E477C5" w:rsidRDefault="00FF1670" w:rsidP="00FF167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23EAFD4F" w14:textId="77777777" w:rsidR="00FF1670" w:rsidRPr="00E477C5" w:rsidRDefault="00FF1670" w:rsidP="00FF1670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04E9C3E8" w14:textId="77777777" w:rsidR="00EA6615" w:rsidRPr="00744DB5" w:rsidRDefault="00EA6615" w:rsidP="00EA6615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50</w:t>
      </w:r>
      <w:r w:rsidRPr="00744DB5">
        <w:rPr>
          <w:b/>
          <w:sz w:val="26"/>
          <w:szCs w:val="26"/>
        </w:rPr>
        <w:t>-2Т</w:t>
      </w:r>
    </w:p>
    <w:p w14:paraId="170D5714" w14:textId="77777777" w:rsidR="00EA6615" w:rsidRPr="00B84365" w:rsidRDefault="00EA6615" w:rsidP="00EA6615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  <w:bookmarkStart w:id="0" w:name="_GoBack"/>
      <w:bookmarkEnd w:id="0"/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7F7ABAF4" w14:textId="77777777" w:rsidR="00FF1670" w:rsidRPr="00E477C5" w:rsidRDefault="00FF1670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22631522" w14:textId="77777777" w:rsidR="00FF1670" w:rsidRPr="00B84365" w:rsidRDefault="00FF1670" w:rsidP="00FF1670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927"/>
      </w:tblGrid>
      <w:tr w:rsidR="00EA6615" w:rsidRPr="00AA3CDA" w14:paraId="1236110C" w14:textId="77777777" w:rsidTr="00EC0AB1">
        <w:tc>
          <w:tcPr>
            <w:tcW w:w="10136" w:type="dxa"/>
            <w:gridSpan w:val="7"/>
            <w:vAlign w:val="center"/>
            <w:hideMark/>
          </w:tcPr>
          <w:p w14:paraId="5AD400F8" w14:textId="77777777" w:rsidR="00EA6615" w:rsidRPr="00AA3CDA" w:rsidRDefault="00EA6615" w:rsidP="00EC0AB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50-2Т</w:t>
            </w:r>
          </w:p>
        </w:tc>
      </w:tr>
      <w:tr w:rsidR="00EA6615" w:rsidRPr="00AA3CDA" w14:paraId="66EC5F81" w14:textId="77777777" w:rsidTr="00EC0AB1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38C2DD" w14:textId="04299242" w:rsidR="00EA6615" w:rsidRPr="00AA3CDA" w:rsidRDefault="00EA6615" w:rsidP="00EA6615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87963" w14:textId="2DF74A29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сечение проводника</w:t>
            </w:r>
            <w:r w:rsidRPr="00AA3CDA">
              <w:rPr>
                <w:sz w:val="22"/>
                <w:szCs w:val="22"/>
              </w:rPr>
              <w:t>, мм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5DAC1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отверстия под болт, мм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5E778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92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DB9C4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EA6615" w:rsidRPr="00AA3CDA" w14:paraId="5343D8F0" w14:textId="77777777" w:rsidTr="00EC0AB1">
        <w:tc>
          <w:tcPr>
            <w:tcW w:w="2709" w:type="dxa"/>
            <w:vMerge/>
            <w:vAlign w:val="center"/>
            <w:hideMark/>
          </w:tcPr>
          <w:p w14:paraId="1518C6C3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28DD3B8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600327A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D5D3F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EF516" w14:textId="77777777" w:rsidR="00EA6615" w:rsidRPr="008F7D9F" w:rsidRDefault="00EA6615" w:rsidP="00EC0AB1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CED23" w14:textId="77777777" w:rsidR="00EA6615" w:rsidRPr="008F7D9F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927" w:type="dxa"/>
            <w:vMerge/>
            <w:vAlign w:val="center"/>
            <w:hideMark/>
          </w:tcPr>
          <w:p w14:paraId="2E822EA2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A6615" w:rsidRPr="00AA3CDA" w14:paraId="2CF2BC79" w14:textId="77777777" w:rsidTr="00EC0AB1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5217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8F7D9F">
              <w:rPr>
                <w:sz w:val="22"/>
                <w:szCs w:val="22"/>
              </w:rPr>
              <w:t>АС, СИП3- 50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83391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F1B38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3E924" w14:textId="77777777" w:rsidR="00EA6615" w:rsidRPr="00AA3CDA" w:rsidRDefault="00EA6615" w:rsidP="00EC0AB1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63F3F5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2A470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BB63DC" w14:textId="77777777" w:rsidR="00EA6615" w:rsidRPr="00AA3CDA" w:rsidRDefault="00EA6615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096</w:t>
            </w:r>
          </w:p>
        </w:tc>
      </w:tr>
    </w:tbl>
    <w:p w14:paraId="41157EF0" w14:textId="77777777" w:rsidR="0060622E" w:rsidRPr="00B84365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79CF55F6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17795E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ABBCB" w14:textId="77777777" w:rsidR="004F5A8B" w:rsidRDefault="004F5A8B">
      <w:r>
        <w:separator/>
      </w:r>
    </w:p>
  </w:endnote>
  <w:endnote w:type="continuationSeparator" w:id="0">
    <w:p w14:paraId="33906F55" w14:textId="77777777" w:rsidR="004F5A8B" w:rsidRDefault="004F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B1CB6" w14:textId="77777777" w:rsidR="004F5A8B" w:rsidRDefault="004F5A8B">
      <w:r>
        <w:separator/>
      </w:r>
    </w:p>
  </w:footnote>
  <w:footnote w:type="continuationSeparator" w:id="0">
    <w:p w14:paraId="6DF94B5A" w14:textId="77777777" w:rsidR="004F5A8B" w:rsidRDefault="004F5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5C4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95E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A8B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5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670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FB4A5-9845-4197-8436-FA91F121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3</Pages>
  <Words>909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2022-12-29T12:23:00Z</dcterms:created>
  <dcterms:modified xsi:type="dcterms:W3CDTF">2022-12-30T11:35:00Z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